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309A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GEFFREY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6A826AE5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84BC336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D8CB74B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A60BFCB" w14:textId="77777777" w:rsidR="00D95573" w:rsidRDefault="00D95573" w:rsidP="00D95573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CAA98DB" w14:textId="77777777" w:rsidR="00D95573" w:rsidRDefault="00D95573" w:rsidP="00D9557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07B6AF54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670CB9D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03FEBF3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F4B9FAC" w14:textId="77777777" w:rsidR="00D95573" w:rsidRDefault="00D95573" w:rsidP="00D9557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2022</w:t>
      </w:r>
    </w:p>
    <w:p w14:paraId="096B82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6963D" w14:textId="77777777" w:rsidR="00D95573" w:rsidRDefault="00D95573" w:rsidP="009139A6">
      <w:r>
        <w:separator/>
      </w:r>
    </w:p>
  </w:endnote>
  <w:endnote w:type="continuationSeparator" w:id="0">
    <w:p w14:paraId="6F952DA3" w14:textId="77777777" w:rsidR="00D95573" w:rsidRDefault="00D955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0F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67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48E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0C2E" w14:textId="77777777" w:rsidR="00D95573" w:rsidRDefault="00D95573" w:rsidP="009139A6">
      <w:r>
        <w:separator/>
      </w:r>
    </w:p>
  </w:footnote>
  <w:footnote w:type="continuationSeparator" w:id="0">
    <w:p w14:paraId="6B06D1E5" w14:textId="77777777" w:rsidR="00D95573" w:rsidRDefault="00D955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9D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A5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0D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7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557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062B2"/>
  <w15:chartTrackingRefBased/>
  <w15:docId w15:val="{9B36339E-3768-452A-A645-B72F0E7B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57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2022-02-25T21:29:00Z</dcterms:created>
  <dcterms:modified xsi:type="dcterms:W3CDTF">2022-02-25T21:29:00Z</dcterms:modified>
</cp:coreProperties>
</file>